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91A" w:rsidRDefault="00CD6897" w:rsidP="004539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5391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22213">
        <w:rPr>
          <w:rFonts w:ascii="Corbel" w:hAnsi="Corbel"/>
          <w:b/>
          <w:smallCaps/>
          <w:sz w:val="24"/>
          <w:szCs w:val="24"/>
        </w:rPr>
        <w:t xml:space="preserve"> </w:t>
      </w:r>
      <w:r w:rsidR="004C1929">
        <w:rPr>
          <w:rFonts w:ascii="Corbel" w:hAnsi="Corbel"/>
          <w:iCs/>
          <w:smallCaps/>
          <w:sz w:val="24"/>
          <w:szCs w:val="24"/>
        </w:rPr>
        <w:t>202</w:t>
      </w:r>
      <w:r w:rsidR="00A22213">
        <w:rPr>
          <w:rFonts w:ascii="Corbel" w:hAnsi="Corbel"/>
          <w:iCs/>
          <w:smallCaps/>
          <w:sz w:val="24"/>
          <w:szCs w:val="24"/>
        </w:rPr>
        <w:t>6</w:t>
      </w:r>
      <w:r w:rsidR="004C1929">
        <w:rPr>
          <w:rFonts w:ascii="Corbel" w:hAnsi="Corbel"/>
          <w:iCs/>
          <w:smallCaps/>
          <w:sz w:val="24"/>
          <w:szCs w:val="24"/>
        </w:rPr>
        <w:t>-202</w:t>
      </w:r>
      <w:r w:rsidR="00A22213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D365FE" w:rsidP="008317E1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4C1929">
        <w:rPr>
          <w:rFonts w:ascii="Corbel" w:hAnsi="Corbel"/>
          <w:sz w:val="20"/>
          <w:szCs w:val="20"/>
        </w:rPr>
        <w:t>akademicki   202</w:t>
      </w:r>
      <w:r w:rsidR="00A22213">
        <w:rPr>
          <w:rFonts w:ascii="Corbel" w:hAnsi="Corbel"/>
          <w:sz w:val="20"/>
          <w:szCs w:val="20"/>
        </w:rPr>
        <w:t>6</w:t>
      </w:r>
      <w:r w:rsidR="004C1929">
        <w:rPr>
          <w:rFonts w:ascii="Corbel" w:hAnsi="Corbel"/>
          <w:sz w:val="20"/>
          <w:szCs w:val="20"/>
        </w:rPr>
        <w:t>/202</w:t>
      </w:r>
      <w:r w:rsidR="00A22213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Rozwiązywanie konfliktów, mediacje i negocjacje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C19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19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1CD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5391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A41CA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41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wiedza, umiejętności i kompetencje z przedmiotu: komunikacja interpersonalna.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Wyposażenie studentów w wiedzę z zakresu społecznych i psychologicznych uwarunkowań ko</w:t>
            </w:r>
            <w:r>
              <w:rPr>
                <w:rFonts w:ascii="Corbel" w:hAnsi="Corbel"/>
                <w:b w:val="0"/>
                <w:sz w:val="24"/>
                <w:szCs w:val="22"/>
              </w:rPr>
              <w:t>nfliktów oraz ich rozwiązywania.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 xml:space="preserve">Kształtowanie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mediacji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 i negocjacji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jako metody rozwiązywania konfliktu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Próby efektywnej mediacji 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i negocjacji w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wykonaniu studentów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A41CA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podstawami teoretycznymi i praktycznymi dotyczącymi konfliktów i sposobów ich rozwiązywania.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41CA" w:rsidRPr="00B169DF" w:rsidTr="00AA41CA">
        <w:trPr>
          <w:trHeight w:val="311"/>
        </w:trPr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teorie dotyczące konfliktów i ich rozwiązywania oraz czynniki związane z ich rozwojem.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zdefiniuje prawidłowości związane z mediacjami, negocjacjami  i innymi sposobami rozwiązywania konfliktów oraz trudności w ich realizacji.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A41CA" w:rsidRPr="00AC610C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zidentyfikuje rodzaj i poziom konfliktu osób w nim uczestniczących oraz rozwój procesu mediacji 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rozróżni konflikty oraz projektuje i sposób ich rozwiązania na drodze mediacji lub/i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poziom swojej wiedzy i umiejętności związanych z konfliktami oraz własnej motywacji do rozwoju w tych obszarach.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Skomentuje etyczne dylematy związane z pracą mediatora i negocjatora.</w:t>
            </w:r>
          </w:p>
        </w:tc>
        <w:tc>
          <w:tcPr>
            <w:tcW w:w="1873" w:type="dxa"/>
          </w:tcPr>
          <w:p w:rsidR="00AA41CA" w:rsidRDefault="00AA41CA" w:rsidP="00040856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Style i takty</w:t>
            </w:r>
            <w:r>
              <w:rPr>
                <w:rFonts w:ascii="Corbel" w:hAnsi="Corbel"/>
                <w:sz w:val="24"/>
                <w:szCs w:val="24"/>
              </w:rPr>
              <w:t>ki stosowane podczas konfliktu.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3C0C6B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AA41CA" w:rsidRPr="00125220">
              <w:rPr>
                <w:rFonts w:ascii="Corbel" w:hAnsi="Corbel"/>
                <w:sz w:val="24"/>
                <w:szCs w:val="24"/>
              </w:rPr>
              <w:t>dzania k</w:t>
            </w:r>
            <w:r w:rsidR="00AA41CA">
              <w:rPr>
                <w:rFonts w:ascii="Corbel" w:hAnsi="Corbel"/>
                <w:sz w:val="24"/>
                <w:szCs w:val="24"/>
              </w:rPr>
              <w:t>onfliktami i ich rozwiązywania.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 xml:space="preserve">Metody rozwiązywania </w:t>
            </w:r>
            <w:r>
              <w:rPr>
                <w:rFonts w:ascii="Corbel" w:hAnsi="Corbel"/>
                <w:sz w:val="24"/>
                <w:szCs w:val="24"/>
              </w:rPr>
              <w:t>konfliktów przez osoby trzecie.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Jak działa mediacja; zas</w:t>
            </w:r>
            <w:r>
              <w:rPr>
                <w:rFonts w:ascii="Corbel" w:hAnsi="Corbel"/>
                <w:sz w:val="24"/>
                <w:szCs w:val="24"/>
              </w:rPr>
              <w:t>ady mediacji; zasady mediatora.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 działa negocjacja; zasady; umiejętności negocjatora.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Umiejętności potrzebne do tworzenia współpracy i zaufania w sytuacji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„Metoda bez porażek”- instrukcje i symulacje studiów przypadku.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Prowadzenie mediacji </w:t>
            </w:r>
            <w:r>
              <w:rPr>
                <w:rFonts w:ascii="Corbel" w:hAnsi="Corbel"/>
                <w:sz w:val="24"/>
              </w:rPr>
              <w:t xml:space="preserve">i negocjacji </w:t>
            </w:r>
            <w:r w:rsidRPr="00D10675">
              <w:rPr>
                <w:rFonts w:ascii="Corbel" w:hAnsi="Corbel"/>
                <w:sz w:val="24"/>
              </w:rPr>
              <w:t>– instrukcje i symulacje studiów przypadku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A41C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</w:t>
      </w:r>
      <w:r>
        <w:rPr>
          <w:rFonts w:ascii="Corbel" w:hAnsi="Corbel"/>
          <w:b w:val="0"/>
          <w:smallCaps w:val="0"/>
          <w:szCs w:val="24"/>
        </w:rPr>
        <w:t>iczenia indywidualne, dyskusja</w:t>
      </w:r>
      <w:r w:rsidR="006B6893"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6611C2">
        <w:trPr>
          <w:trHeight w:val="197"/>
        </w:trPr>
        <w:tc>
          <w:tcPr>
            <w:tcW w:w="9670" w:type="dxa"/>
          </w:tcPr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 projektowe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prezentacji (maksymalnie 15 punktów, minimum do zaliczenia 8 pkt.); analizowane kryteria oceny: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B169DF" w:rsidRDefault="006B6893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C205B3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</w:t>
            </w:r>
            <w:r w:rsidR="00C205B3">
              <w:rPr>
                <w:rFonts w:ascii="Corbel" w:hAnsi="Corbel"/>
                <w:sz w:val="24"/>
                <w:szCs w:val="24"/>
              </w:rPr>
              <w:t xml:space="preserve">ć, 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984E42" w:rsidRDefault="00E276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4E42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84E42" w:rsidRDefault="00E276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4E4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41CA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Chełpa S., Witkowski T., Psychologia konfliktów, Biblioteka Moderatora, </w:t>
            </w:r>
            <w:proofErr w:type="spellStart"/>
            <w:r w:rsidRPr="00AA41CA">
              <w:rPr>
                <w:rFonts w:ascii="Corbel" w:hAnsi="Corbel"/>
                <w:sz w:val="24"/>
                <w:szCs w:val="24"/>
              </w:rPr>
              <w:t>Taszyn</w:t>
            </w:r>
            <w:proofErr w:type="spellEnd"/>
            <w:r w:rsidRPr="00AA41CA">
              <w:rPr>
                <w:rFonts w:ascii="Corbel" w:hAnsi="Corbel"/>
                <w:sz w:val="24"/>
                <w:szCs w:val="24"/>
              </w:rPr>
              <w:t xml:space="preserve"> 2004.</w:t>
            </w:r>
          </w:p>
          <w:p w:rsidR="007340C4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Moore Ch. W., Mediacje. Praktyczne strategii rozwiązywania konfliktów, Wolters </w:t>
            </w:r>
            <w:r w:rsidR="003C0C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>Kluwer Polska Sp. z o.o., Warszawa 2009.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611C2" w:rsidRPr="00AA41CA" w:rsidRDefault="006611C2" w:rsidP="006611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423">
              <w:rPr>
                <w:rFonts w:asciiTheme="minorHAnsi" w:hAnsiTheme="minorHAnsi" w:cstheme="minorHAnsi"/>
                <w:sz w:val="24"/>
                <w:szCs w:val="24"/>
              </w:rPr>
              <w:t>Adler R.B</w:t>
            </w:r>
            <w:r w:rsidRPr="00AA41CA">
              <w:rPr>
                <w:rFonts w:asciiTheme="minorHAnsi" w:hAnsiTheme="minorHAnsi" w:cstheme="minorHAnsi"/>
                <w:sz w:val="24"/>
                <w:szCs w:val="24"/>
              </w:rPr>
              <w:t xml:space="preserve">., Rosenfeld L.B., </w:t>
            </w:r>
            <w:proofErr w:type="spellStart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Proctor</w:t>
            </w:r>
            <w:proofErr w:type="spellEnd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 xml:space="preserve"> II R.F., Relacje interpersonalne. Proces porozumiewania się, Dom Wydawniczy </w:t>
            </w:r>
            <w:proofErr w:type="spellStart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Rebis</w:t>
            </w:r>
            <w:proofErr w:type="spellEnd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, Poznań 2018, Rozdział: Radzenie sobie z konfliktami, s. 460-475.</w:t>
            </w:r>
          </w:p>
          <w:p w:rsidR="006611C2" w:rsidRDefault="00AA41CA" w:rsidP="006611C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A41CA">
              <w:rPr>
                <w:rFonts w:ascii="Corbel" w:hAnsi="Corbel"/>
                <w:szCs w:val="24"/>
              </w:rPr>
              <w:t>Wilmot</w:t>
            </w:r>
            <w:proofErr w:type="spellEnd"/>
            <w:r w:rsidRPr="00AA41CA">
              <w:rPr>
                <w:rFonts w:ascii="Corbel" w:hAnsi="Corbel"/>
                <w:szCs w:val="24"/>
              </w:rPr>
              <w:t xml:space="preserve"> W.W., </w:t>
            </w:r>
            <w:proofErr w:type="spellStart"/>
            <w:r w:rsidRPr="00AA41CA">
              <w:rPr>
                <w:rFonts w:ascii="Corbel" w:hAnsi="Corbel"/>
                <w:szCs w:val="24"/>
              </w:rPr>
              <w:t>Hocker</w:t>
            </w:r>
            <w:proofErr w:type="spellEnd"/>
            <w:r w:rsidRPr="00AA41CA">
              <w:rPr>
                <w:rFonts w:ascii="Corbel" w:hAnsi="Corbel"/>
                <w:szCs w:val="24"/>
              </w:rPr>
              <w:t xml:space="preserve"> J.L., Konflikty między ludźmi, Wydawnictwo Naukowe PWN, Warszawa 2011.</w:t>
            </w:r>
          </w:p>
          <w:p w:rsidR="00F629B3" w:rsidRPr="006611C2" w:rsidRDefault="006611C2" w:rsidP="006611C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Gordon T., Wychowa</w:t>
            </w:r>
            <w:r>
              <w:rPr>
                <w:rFonts w:ascii="Corbel" w:hAnsi="Corbel"/>
                <w:sz w:val="24"/>
                <w:szCs w:val="24"/>
              </w:rPr>
              <w:t>nie bez porażek szefów, liderów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 przywódców, PAX, Warsz</w:t>
            </w:r>
            <w:r w:rsidR="003C0C6B">
              <w:rPr>
                <w:rFonts w:ascii="Corbel" w:hAnsi="Corbel"/>
                <w:sz w:val="24"/>
                <w:szCs w:val="24"/>
              </w:rPr>
              <w:t>a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wa 1996.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961" w:rsidRDefault="004F3961" w:rsidP="00C16ABF">
      <w:pPr>
        <w:spacing w:after="0" w:line="240" w:lineRule="auto"/>
      </w:pPr>
      <w:r>
        <w:separator/>
      </w:r>
    </w:p>
  </w:endnote>
  <w:endnote w:type="continuationSeparator" w:id="0">
    <w:p w:rsidR="004F3961" w:rsidRDefault="004F39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961" w:rsidRDefault="004F3961" w:rsidP="00C16ABF">
      <w:pPr>
        <w:spacing w:after="0" w:line="240" w:lineRule="auto"/>
      </w:pPr>
      <w:r>
        <w:separator/>
      </w:r>
    </w:p>
  </w:footnote>
  <w:footnote w:type="continuationSeparator" w:id="0">
    <w:p w:rsidR="004F3961" w:rsidRDefault="004F396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42B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A1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1F7F15"/>
    <w:rsid w:val="002144C0"/>
    <w:rsid w:val="0022477D"/>
    <w:rsid w:val="002278A9"/>
    <w:rsid w:val="002336F9"/>
    <w:rsid w:val="002359F9"/>
    <w:rsid w:val="0024028F"/>
    <w:rsid w:val="00240AA4"/>
    <w:rsid w:val="002416EA"/>
    <w:rsid w:val="00244ABC"/>
    <w:rsid w:val="00246F73"/>
    <w:rsid w:val="00281A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0679C"/>
    <w:rsid w:val="003151C5"/>
    <w:rsid w:val="00324A18"/>
    <w:rsid w:val="003343CF"/>
    <w:rsid w:val="00346FE9"/>
    <w:rsid w:val="0034759A"/>
    <w:rsid w:val="003503F6"/>
    <w:rsid w:val="003530DD"/>
    <w:rsid w:val="0036227F"/>
    <w:rsid w:val="00363F78"/>
    <w:rsid w:val="00367EA1"/>
    <w:rsid w:val="003A0A5B"/>
    <w:rsid w:val="003A1176"/>
    <w:rsid w:val="003C0BAE"/>
    <w:rsid w:val="003C0C6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95F"/>
    <w:rsid w:val="004362C6"/>
    <w:rsid w:val="00437FA2"/>
    <w:rsid w:val="00445970"/>
    <w:rsid w:val="0045391A"/>
    <w:rsid w:val="00461EFC"/>
    <w:rsid w:val="004652C2"/>
    <w:rsid w:val="004706D1"/>
    <w:rsid w:val="00471326"/>
    <w:rsid w:val="00474C10"/>
    <w:rsid w:val="0047598D"/>
    <w:rsid w:val="00476368"/>
    <w:rsid w:val="004840FD"/>
    <w:rsid w:val="00490F7D"/>
    <w:rsid w:val="00491678"/>
    <w:rsid w:val="004968E2"/>
    <w:rsid w:val="004A3EEA"/>
    <w:rsid w:val="004A4D1F"/>
    <w:rsid w:val="004B3F0E"/>
    <w:rsid w:val="004C1929"/>
    <w:rsid w:val="004C2E66"/>
    <w:rsid w:val="004D31C0"/>
    <w:rsid w:val="004D5282"/>
    <w:rsid w:val="004F1551"/>
    <w:rsid w:val="004F396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56303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07827"/>
    <w:rsid w:val="0061029B"/>
    <w:rsid w:val="00617230"/>
    <w:rsid w:val="00621CE1"/>
    <w:rsid w:val="00625098"/>
    <w:rsid w:val="00627FC9"/>
    <w:rsid w:val="00632358"/>
    <w:rsid w:val="00647FA8"/>
    <w:rsid w:val="00650C5F"/>
    <w:rsid w:val="00654934"/>
    <w:rsid w:val="006611C2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317E1"/>
    <w:rsid w:val="008449B3"/>
    <w:rsid w:val="008552A2"/>
    <w:rsid w:val="0085747A"/>
    <w:rsid w:val="00884922"/>
    <w:rsid w:val="00885F64"/>
    <w:rsid w:val="008917F9"/>
    <w:rsid w:val="00891CD6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06F65"/>
    <w:rsid w:val="00916188"/>
    <w:rsid w:val="00923D7D"/>
    <w:rsid w:val="009508DF"/>
    <w:rsid w:val="00950DAC"/>
    <w:rsid w:val="00954A07"/>
    <w:rsid w:val="00984E42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213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4C85"/>
    <w:rsid w:val="00A86B1B"/>
    <w:rsid w:val="00A97DE1"/>
    <w:rsid w:val="00AA34E3"/>
    <w:rsid w:val="00AA41CA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DEC"/>
    <w:rsid w:val="00BB520A"/>
    <w:rsid w:val="00BD3869"/>
    <w:rsid w:val="00BD66E9"/>
    <w:rsid w:val="00BD6FF4"/>
    <w:rsid w:val="00BE3490"/>
    <w:rsid w:val="00BE39F3"/>
    <w:rsid w:val="00BF2C41"/>
    <w:rsid w:val="00C058B4"/>
    <w:rsid w:val="00C05F44"/>
    <w:rsid w:val="00C131B5"/>
    <w:rsid w:val="00C16ABF"/>
    <w:rsid w:val="00C170AE"/>
    <w:rsid w:val="00C205B3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65FE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27609"/>
    <w:rsid w:val="00E51E44"/>
    <w:rsid w:val="00E63348"/>
    <w:rsid w:val="00E742AA"/>
    <w:rsid w:val="00E74852"/>
    <w:rsid w:val="00E77E88"/>
    <w:rsid w:val="00E8089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D8ED"/>
  <w15:docId w15:val="{EDD29913-64DB-427D-9D9C-85E2B338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4A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4A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4A1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A1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F9F5F-0220-4C4B-93F3-C2F60CD5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984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2023-06-11T16:05:00Z</dcterms:created>
  <dcterms:modified xsi:type="dcterms:W3CDTF">2026-05-04T11:01:00Z</dcterms:modified>
</cp:coreProperties>
</file>